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A9FB6" w14:textId="77777777" w:rsidR="00883FBB" w:rsidRDefault="00883FBB" w:rsidP="00883F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WESTBORNE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fl.1402)</w:t>
      </w:r>
    </w:p>
    <w:p w14:paraId="4A1E0F2A" w14:textId="77777777" w:rsidR="00883FBB" w:rsidRDefault="00883FBB" w:rsidP="00883F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Prior of </w:t>
      </w:r>
      <w:proofErr w:type="spellStart"/>
      <w:proofErr w:type="gramStart"/>
      <w:r>
        <w:rPr>
          <w:rFonts w:cs="Times New Roman"/>
          <w:szCs w:val="24"/>
        </w:rPr>
        <w:t>St.Botolph’s</w:t>
      </w:r>
      <w:proofErr w:type="spellEnd"/>
      <w:proofErr w:type="gramEnd"/>
      <w:r>
        <w:rPr>
          <w:rFonts w:cs="Times New Roman"/>
          <w:szCs w:val="24"/>
        </w:rPr>
        <w:t>, Colchester.</w:t>
      </w:r>
    </w:p>
    <w:p w14:paraId="7E389672" w14:textId="77777777" w:rsidR="00883FBB" w:rsidRDefault="00883FBB" w:rsidP="00883FBB">
      <w:pPr>
        <w:pStyle w:val="NoSpacing"/>
        <w:rPr>
          <w:rFonts w:cs="Times New Roman"/>
          <w:szCs w:val="24"/>
        </w:rPr>
      </w:pPr>
    </w:p>
    <w:p w14:paraId="5BF08B99" w14:textId="77777777" w:rsidR="00883FBB" w:rsidRDefault="00883FBB" w:rsidP="00883FBB">
      <w:pPr>
        <w:pStyle w:val="NoSpacing"/>
        <w:rPr>
          <w:rFonts w:cs="Times New Roman"/>
          <w:szCs w:val="24"/>
        </w:rPr>
      </w:pPr>
    </w:p>
    <w:p w14:paraId="362853E9" w14:textId="77777777" w:rsidR="00883FBB" w:rsidRDefault="00883FBB" w:rsidP="00883F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May1402</w:t>
      </w:r>
      <w:r>
        <w:rPr>
          <w:rFonts w:cs="Times New Roman"/>
          <w:szCs w:val="24"/>
        </w:rPr>
        <w:tab/>
        <w:t xml:space="preserve">He was one of the godfathers of John Marney(q.v.) when he was </w:t>
      </w:r>
      <w:proofErr w:type="spellStart"/>
      <w:proofErr w:type="gramStart"/>
      <w:r>
        <w:rPr>
          <w:rFonts w:cs="Times New Roman"/>
          <w:szCs w:val="24"/>
        </w:rPr>
        <w:t>baptised</w:t>
      </w:r>
      <w:proofErr w:type="spellEnd"/>
      <w:proofErr w:type="gramEnd"/>
    </w:p>
    <w:p w14:paraId="4427D7A1" w14:textId="77777777" w:rsidR="00883FBB" w:rsidRDefault="00883FBB" w:rsidP="00883F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Layer Marney Church.    (Ricardian XXXII pp.183-4)</w:t>
      </w:r>
    </w:p>
    <w:p w14:paraId="478807FD" w14:textId="77777777" w:rsidR="00883FBB" w:rsidRDefault="00883FBB" w:rsidP="00883FBB">
      <w:pPr>
        <w:pStyle w:val="NoSpacing"/>
        <w:rPr>
          <w:rFonts w:cs="Times New Roman"/>
          <w:szCs w:val="24"/>
        </w:rPr>
      </w:pPr>
    </w:p>
    <w:p w14:paraId="48A76035" w14:textId="77777777" w:rsidR="00883FBB" w:rsidRDefault="00883FBB" w:rsidP="00883FBB">
      <w:pPr>
        <w:pStyle w:val="NoSpacing"/>
        <w:rPr>
          <w:rFonts w:cs="Times New Roman"/>
          <w:szCs w:val="24"/>
        </w:rPr>
      </w:pPr>
    </w:p>
    <w:p w14:paraId="5822AF4A" w14:textId="77777777" w:rsidR="00883FBB" w:rsidRDefault="00883FBB" w:rsidP="00883F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March 2024</w:t>
      </w:r>
    </w:p>
    <w:p w14:paraId="2EB7E9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83CB4" w14:textId="77777777" w:rsidR="00883FBB" w:rsidRDefault="00883FBB" w:rsidP="009139A6">
      <w:r>
        <w:separator/>
      </w:r>
    </w:p>
  </w:endnote>
  <w:endnote w:type="continuationSeparator" w:id="0">
    <w:p w14:paraId="63B29DC4" w14:textId="77777777" w:rsidR="00883FBB" w:rsidRDefault="00883F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E0F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665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61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987AB" w14:textId="77777777" w:rsidR="00883FBB" w:rsidRDefault="00883FBB" w:rsidP="009139A6">
      <w:r>
        <w:separator/>
      </w:r>
    </w:p>
  </w:footnote>
  <w:footnote w:type="continuationSeparator" w:id="0">
    <w:p w14:paraId="5860006F" w14:textId="77777777" w:rsidR="00883FBB" w:rsidRDefault="00883F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021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D56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24D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FBB"/>
    <w:rsid w:val="000666E0"/>
    <w:rsid w:val="002510B7"/>
    <w:rsid w:val="00270799"/>
    <w:rsid w:val="005C130B"/>
    <w:rsid w:val="00826F5C"/>
    <w:rsid w:val="00883FBB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87851"/>
  <w15:chartTrackingRefBased/>
  <w15:docId w15:val="{720AB60E-396F-4A57-8FA8-1F00AE8D8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2024-03-17T07:45:00Z</dcterms:created>
  <dcterms:modified xsi:type="dcterms:W3CDTF">2024-03-17T07:45:00Z</dcterms:modified>
</cp:coreProperties>
</file>